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16516570" w:rsidR="006E5D65" w:rsidRPr="00B169DF" w:rsidRDefault="00CD6897" w:rsidP="00235B40">
      <w:pPr>
        <w:tabs>
          <w:tab w:val="right" w:pos="9638"/>
        </w:tabs>
        <w:spacing w:after="480"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447758">
      <w:pPr>
        <w:spacing w:after="6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3619D4D" w14:textId="77777777" w:rsidR="00C24E95" w:rsidRDefault="0071620A" w:rsidP="00C24E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</w:t>
      </w:r>
      <w:r w:rsidR="00C10D32" w:rsidRPr="00C10D32">
        <w:rPr>
          <w:rFonts w:ascii="Corbel" w:hAnsi="Corbel"/>
          <w:iCs/>
          <w:smallCaps/>
          <w:sz w:val="24"/>
          <w:szCs w:val="24"/>
        </w:rPr>
        <w:t>–</w:t>
      </w:r>
      <w:r w:rsidR="00C10D32">
        <w:rPr>
          <w:rFonts w:ascii="Corbel" w:hAnsi="Corbel"/>
          <w:i/>
          <w:smallCaps/>
          <w:sz w:val="24"/>
          <w:szCs w:val="24"/>
        </w:rPr>
        <w:t>2</w:t>
      </w:r>
      <w:r w:rsidR="00263951">
        <w:rPr>
          <w:rFonts w:ascii="Corbel" w:hAnsi="Corbel"/>
          <w:i/>
          <w:smallCaps/>
          <w:sz w:val="24"/>
          <w:szCs w:val="24"/>
        </w:rPr>
        <w:t>028</w:t>
      </w:r>
      <w:r w:rsidR="00C24E95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0F7FC2D2" w:rsidR="00263951" w:rsidRPr="00B169DF" w:rsidRDefault="00263951" w:rsidP="00447758">
      <w:pPr>
        <w:spacing w:after="60" w:line="240" w:lineRule="exact"/>
        <w:ind w:left="2835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7B6B6126" w:rsidR="00445970" w:rsidRPr="00B169DF" w:rsidRDefault="00263951" w:rsidP="00C24E9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911F03">
        <w:rPr>
          <w:rFonts w:ascii="Corbel" w:hAnsi="Corbel"/>
          <w:sz w:val="20"/>
          <w:szCs w:val="20"/>
        </w:rPr>
        <w:t>7</w:t>
      </w:r>
      <w:r w:rsidR="007A24B1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911F03">
        <w:rPr>
          <w:rFonts w:ascii="Corbel" w:hAnsi="Corbel"/>
          <w:sz w:val="20"/>
          <w:szCs w:val="20"/>
        </w:rPr>
        <w:t>8</w:t>
      </w:r>
    </w:p>
    <w:p w14:paraId="2909588F" w14:textId="5741660E" w:rsidR="005767AC" w:rsidRPr="005767AC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2AB2E1" w:rsidR="0085747A" w:rsidRPr="00B169DF" w:rsidRDefault="006A7753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i cyberbezpieczeństwo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9D1A628" w:rsidR="0085747A" w:rsidRPr="00B169DF" w:rsidRDefault="00FB47C7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FB47C7">
              <w:rPr>
                <w:rFonts w:ascii="Corbel" w:hAnsi="Corbel"/>
                <w:b w:val="0"/>
                <w:color w:val="auto"/>
                <w:sz w:val="21"/>
                <w:szCs w:val="21"/>
              </w:rPr>
              <w:t>FiR/I/FiC/C-1.5a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E22C5B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28FB351" w:rsidR="00D81A00" w:rsidRPr="00B169DF" w:rsidRDefault="00E0480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30508FFC" w:rsidR="0085747A" w:rsidRPr="00B169DF" w:rsidRDefault="000A33D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3949C220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A33D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3EE79AC0" w:rsidR="0085747A" w:rsidRPr="00B169DF" w:rsidRDefault="00A002EA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E886CD4" w:rsidR="0085747A" w:rsidRPr="00B169DF" w:rsidRDefault="00C10D3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85189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464054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FB47C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00007E0D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</w:t>
            </w:r>
            <w:r w:rsidR="000A33D2">
              <w:rPr>
                <w:rFonts w:ascii="Corbel" w:hAnsi="Corbel"/>
                <w:b w:val="0"/>
                <w:sz w:val="24"/>
                <w:szCs w:val="24"/>
              </w:rPr>
              <w:t>yszard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Hall</w:t>
            </w: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0DD4A201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</w:t>
            </w:r>
            <w:r w:rsidR="000A33D2">
              <w:rPr>
                <w:rFonts w:ascii="Corbel" w:hAnsi="Corbel"/>
                <w:b w:val="0"/>
                <w:sz w:val="24"/>
                <w:szCs w:val="24"/>
              </w:rPr>
              <w:t>yszard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Hall</w:t>
            </w:r>
          </w:p>
        </w:tc>
      </w:tr>
    </w:tbl>
    <w:p w14:paraId="57170BAF" w14:textId="77777777" w:rsidR="0085747A" w:rsidRPr="00B169DF" w:rsidRDefault="0085747A" w:rsidP="006E44D3">
      <w:pPr>
        <w:pStyle w:val="Podpunkty"/>
        <w:spacing w:before="120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A781186" w14:textId="7B4523FB" w:rsidR="006E44D3" w:rsidRPr="00B169DF" w:rsidRDefault="0085747A" w:rsidP="006E44D3">
      <w:pPr>
        <w:pStyle w:val="Podpunkty"/>
        <w:spacing w:before="240" w:after="120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E22C5B">
        <w:trPr>
          <w:trHeight w:val="59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380" w14:textId="52F1275D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  <w:r w:rsidR="005767AC">
              <w:rPr>
                <w:rFonts w:ascii="Corbel" w:hAnsi="Corbel"/>
                <w:szCs w:val="24"/>
              </w:rPr>
              <w:t xml:space="preserve"> </w:t>
            </w:r>
            <w:r w:rsidR="002B5EA0"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E22C5B">
        <w:trPr>
          <w:trHeight w:val="16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2DF" w14:textId="4F83D2DC" w:rsidR="00015B8F" w:rsidRPr="00B169DF" w:rsidRDefault="005767AC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EFB19A4" w:rsidR="00015B8F" w:rsidRPr="00B169DF" w:rsidRDefault="00A002EA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F29CFEB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3CA410" w14:textId="4F082C9F" w:rsidR="0085747A" w:rsidRPr="00B169DF" w:rsidRDefault="0085747A" w:rsidP="006E44D3">
      <w:pPr>
        <w:pStyle w:val="Punktygwne"/>
        <w:tabs>
          <w:tab w:val="left" w:pos="709"/>
        </w:tabs>
        <w:spacing w:after="12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66EF9B8" w14:textId="489EEA98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C66C1" w14:textId="77777777" w:rsidR="00E22FBC" w:rsidRPr="00B169DF" w:rsidRDefault="00E22FBC" w:rsidP="006E44D3">
      <w:pPr>
        <w:pStyle w:val="Punktygwne"/>
        <w:tabs>
          <w:tab w:val="left" w:pos="709"/>
        </w:tabs>
        <w:spacing w:after="12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7F3F4EE" w14:textId="77777777" w:rsidR="00E960BB" w:rsidRDefault="0085747A" w:rsidP="00235B40">
      <w:pPr>
        <w:pStyle w:val="Punktygwne"/>
        <w:keepNext/>
        <w:spacing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6E44D3">
        <w:tc>
          <w:tcPr>
            <w:tcW w:w="9520" w:type="dxa"/>
          </w:tcPr>
          <w:p w14:paraId="0DC976AD" w14:textId="5CF1032B" w:rsidR="0085747A" w:rsidRPr="00B169DF" w:rsidRDefault="0068722E" w:rsidP="006570A5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A51FE4"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F815AA" w14:textId="77777777" w:rsidR="0085747A" w:rsidRPr="00B169DF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C54A49B" w14:textId="77777777" w:rsidR="0085747A" w:rsidRPr="00B169DF" w:rsidRDefault="0071620A" w:rsidP="006E44D3">
      <w:pPr>
        <w:pStyle w:val="Podpunkty"/>
        <w:spacing w:before="240" w:after="120"/>
        <w:ind w:left="357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139AA36F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44D40541" w:rsidR="00263951" w:rsidRPr="00263951" w:rsidRDefault="006B3CCF" w:rsidP="00C94F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Zapoznanie studentów z podstawowymi rodzajami baz danych, ich funkcjonal</w:t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 w:rsidRPr="006B3CCF">
              <w:rPr>
                <w:rFonts w:ascii="Corbel" w:hAnsi="Corbel"/>
                <w:b w:val="0"/>
                <w:sz w:val="24"/>
                <w:szCs w:val="24"/>
              </w:rPr>
              <w:t>nością, ograniczeniami i zastosowaniami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63951">
              <w:rPr>
                <w:rFonts w:ascii="Corbel" w:hAnsi="Corbel"/>
                <w:b w:val="0"/>
                <w:sz w:val="24"/>
                <w:szCs w:val="24"/>
              </w:rPr>
              <w:t xml:space="preserve"> pojęcie 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22894A45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341903B1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63951" w:rsidRPr="004E4652" w14:paraId="7ABA0A26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6B3CCF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6858A157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Nabycie umiejętności: wyszukiwania, agregowania i wykonywanie obliczeń na danych za pomocą różnego typu kwerend.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Rola języka SQL w zarządzaniu relacyjną bazą danych.</w:t>
            </w:r>
          </w:p>
        </w:tc>
      </w:tr>
      <w:tr w:rsidR="00263951" w:rsidRPr="004E4652" w14:paraId="0D077904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71096429" w:rsidR="00263951" w:rsidRPr="00263951" w:rsidRDefault="00AB5812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B5812">
              <w:rPr>
                <w:rFonts w:ascii="Corbel" w:hAnsi="Corbel"/>
                <w:b w:val="0"/>
                <w:sz w:val="24"/>
                <w:szCs w:val="24"/>
              </w:rPr>
              <w:t>Nabycie umiejętności projektowania interfejsu graficznego systemu zarządzania bazą danych, tworzenie formularzy, raportów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2DC095FF" w:rsidR="00263951" w:rsidRPr="00263951" w:rsidRDefault="00C94F89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F89">
              <w:rPr>
                <w:rFonts w:ascii="Corbel" w:hAnsi="Corbel"/>
                <w:b w:val="0"/>
                <w:sz w:val="24"/>
                <w:szCs w:val="24"/>
              </w:rPr>
              <w:t>Podstawowe zasady bezpieczeństwa systemów operacyjnych, aplikacji bazodanowych, plików danych oraz dostęp</w:t>
            </w:r>
            <w:r w:rsidR="000377E5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94F89">
              <w:rPr>
                <w:rFonts w:ascii="Corbel" w:hAnsi="Corbel"/>
                <w:b w:val="0"/>
                <w:sz w:val="24"/>
                <w:szCs w:val="24"/>
              </w:rPr>
              <w:t xml:space="preserve"> do danych.</w:t>
            </w:r>
          </w:p>
        </w:tc>
      </w:tr>
    </w:tbl>
    <w:p w14:paraId="11534047" w14:textId="77777777" w:rsidR="001D7B54" w:rsidRPr="00B169DF" w:rsidRDefault="009F4610" w:rsidP="006570A5">
      <w:pPr>
        <w:spacing w:before="240" w:after="120" w:line="240" w:lineRule="auto"/>
        <w:ind w:left="425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6"/>
        <w:gridCol w:w="1867"/>
      </w:tblGrid>
      <w:tr w:rsidR="00263951" w:rsidRPr="009C54AE" w14:paraId="6B24B585" w14:textId="77777777" w:rsidTr="006570A5">
        <w:tc>
          <w:tcPr>
            <w:tcW w:w="1447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6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471F40C1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6570A5">
        <w:tc>
          <w:tcPr>
            <w:tcW w:w="1447" w:type="dxa"/>
            <w:vAlign w:val="center"/>
          </w:tcPr>
          <w:p w14:paraId="7A548D33" w14:textId="77777777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6" w:type="dxa"/>
            <w:vAlign w:val="center"/>
          </w:tcPr>
          <w:p w14:paraId="18B9CE4C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vAlign w:val="center"/>
          </w:tcPr>
          <w:p w14:paraId="2B2BFB53" w14:textId="0C192E95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63951" w:rsidRPr="002A175E" w14:paraId="0DFC4299" w14:textId="77777777" w:rsidTr="006570A5">
        <w:tc>
          <w:tcPr>
            <w:tcW w:w="1447" w:type="dxa"/>
            <w:vAlign w:val="center"/>
          </w:tcPr>
          <w:p w14:paraId="5307885F" w14:textId="7003BFBF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6" w:type="dxa"/>
            <w:vAlign w:val="center"/>
          </w:tcPr>
          <w:p w14:paraId="6307938E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vAlign w:val="center"/>
          </w:tcPr>
          <w:p w14:paraId="34B48FC5" w14:textId="0B570050" w:rsidR="00263951" w:rsidRPr="00285C1F" w:rsidRDefault="00285C1F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5AE9EABF" w14:textId="77777777" w:rsidTr="004565E6">
        <w:trPr>
          <w:trHeight w:val="825"/>
        </w:trPr>
        <w:tc>
          <w:tcPr>
            <w:tcW w:w="1447" w:type="dxa"/>
            <w:vAlign w:val="center"/>
          </w:tcPr>
          <w:p w14:paraId="2193ACBE" w14:textId="05690BCE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6" w:type="dxa"/>
            <w:vAlign w:val="center"/>
          </w:tcPr>
          <w:p w14:paraId="3956C19A" w14:textId="15040DBF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aplikacyjne do tworzenia elektronicznych baz danych zależnie od złożoności.</w:t>
            </w:r>
          </w:p>
        </w:tc>
        <w:tc>
          <w:tcPr>
            <w:tcW w:w="1867" w:type="dxa"/>
            <w:vAlign w:val="center"/>
          </w:tcPr>
          <w:p w14:paraId="504DFCD9" w14:textId="40A22322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48D8F07D" w14:textId="77777777" w:rsidTr="006570A5">
        <w:tc>
          <w:tcPr>
            <w:tcW w:w="1447" w:type="dxa"/>
            <w:vAlign w:val="center"/>
          </w:tcPr>
          <w:p w14:paraId="5ADF7A07" w14:textId="065AACF1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6" w:type="dxa"/>
            <w:vAlign w:val="center"/>
          </w:tcPr>
          <w:p w14:paraId="4A5933D0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vAlign w:val="center"/>
          </w:tcPr>
          <w:p w14:paraId="5B258129" w14:textId="1F4D5999" w:rsidR="00CB2176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B2176"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7B516064" w14:textId="77777777" w:rsidTr="006570A5">
        <w:tc>
          <w:tcPr>
            <w:tcW w:w="1447" w:type="dxa"/>
            <w:vAlign w:val="center"/>
          </w:tcPr>
          <w:p w14:paraId="458EC925" w14:textId="5FA9593D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6" w:type="dxa"/>
            <w:vAlign w:val="center"/>
          </w:tcPr>
          <w:p w14:paraId="11C77333" w14:textId="66FDABC8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="009708DE"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</w:p>
        </w:tc>
        <w:tc>
          <w:tcPr>
            <w:tcW w:w="1867" w:type="dxa"/>
            <w:vAlign w:val="center"/>
          </w:tcPr>
          <w:p w14:paraId="2B9B2E71" w14:textId="1AC88F68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94F89" w:rsidRPr="002A175E" w14:paraId="01FE5A0F" w14:textId="77777777" w:rsidTr="006570A5">
        <w:tc>
          <w:tcPr>
            <w:tcW w:w="1447" w:type="dxa"/>
            <w:vAlign w:val="center"/>
          </w:tcPr>
          <w:p w14:paraId="38894FF7" w14:textId="45217DEF" w:rsidR="00C94F89" w:rsidRPr="00285C1F" w:rsidRDefault="00C94F89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6" w:type="dxa"/>
            <w:vAlign w:val="center"/>
          </w:tcPr>
          <w:p w14:paraId="06CD99F1" w14:textId="55BFA83B" w:rsidR="00C94F89" w:rsidRPr="00285C1F" w:rsidRDefault="00C94F89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</w:t>
            </w:r>
            <w:r w:rsidR="0068722E">
              <w:rPr>
                <w:rFonts w:ascii="Corbel" w:hAnsi="Corbel"/>
                <w:b w:val="0"/>
                <w:smallCaps w:val="0"/>
                <w:szCs w:val="24"/>
              </w:rPr>
              <w:t xml:space="preserve">oprogramowania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gromadzonych zasobów</w:t>
            </w:r>
            <w:r w:rsidR="00437BEA">
              <w:rPr>
                <w:rFonts w:ascii="Corbel" w:hAnsi="Corbel"/>
                <w:b w:val="0"/>
                <w:smallCaps w:val="0"/>
                <w:szCs w:val="24"/>
              </w:rPr>
              <w:t xml:space="preserve"> danych.</w:t>
            </w:r>
          </w:p>
        </w:tc>
        <w:tc>
          <w:tcPr>
            <w:tcW w:w="1867" w:type="dxa"/>
            <w:vAlign w:val="center"/>
          </w:tcPr>
          <w:p w14:paraId="18975E03" w14:textId="77038CC8" w:rsidR="00C94F89" w:rsidRPr="00285C1F" w:rsidRDefault="00437BEA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2997021D" w14:textId="7086CCB2" w:rsidR="0085747A" w:rsidRPr="00B169DF" w:rsidRDefault="00675843" w:rsidP="006570A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0" w:name="_Hlk212488363"/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237F029F" w14:textId="77777777" w:rsidR="0085747A" w:rsidRDefault="0085747A" w:rsidP="006570A5">
      <w:pPr>
        <w:pStyle w:val="Akapitzlist"/>
        <w:keepNext/>
        <w:numPr>
          <w:ilvl w:val="0"/>
          <w:numId w:val="1"/>
        </w:numPr>
        <w:spacing w:before="240" w:after="12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22C5B">
        <w:trPr>
          <w:trHeight w:val="198"/>
        </w:trPr>
        <w:tc>
          <w:tcPr>
            <w:tcW w:w="9520" w:type="dxa"/>
            <w:vAlign w:val="center"/>
          </w:tcPr>
          <w:p w14:paraId="268A515E" w14:textId="77777777" w:rsidR="00263951" w:rsidRPr="00B169DF" w:rsidRDefault="00263951" w:rsidP="00406B5D">
            <w:pPr>
              <w:pStyle w:val="Akapitzlist"/>
              <w:spacing w:before="60" w:after="6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22C5B">
        <w:tc>
          <w:tcPr>
            <w:tcW w:w="9520" w:type="dxa"/>
            <w:vAlign w:val="center"/>
          </w:tcPr>
          <w:p w14:paraId="2127BB59" w14:textId="77777777" w:rsidR="00263951" w:rsidRPr="009C54AE" w:rsidRDefault="00263951" w:rsidP="00E22C5B">
            <w:pPr>
              <w:pStyle w:val="Akapitzlist"/>
              <w:keepNext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22C5B">
        <w:tc>
          <w:tcPr>
            <w:tcW w:w="9520" w:type="dxa"/>
            <w:vAlign w:val="center"/>
          </w:tcPr>
          <w:p w14:paraId="331B302A" w14:textId="448A4A93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ABC4F00" w14:textId="77777777" w:rsidTr="00E22C5B">
        <w:tc>
          <w:tcPr>
            <w:tcW w:w="9520" w:type="dxa"/>
            <w:vAlign w:val="center"/>
          </w:tcPr>
          <w:p w14:paraId="4BA7AD9D" w14:textId="57A6E6E0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22C5B">
        <w:tc>
          <w:tcPr>
            <w:tcW w:w="9520" w:type="dxa"/>
            <w:vAlign w:val="center"/>
          </w:tcPr>
          <w:p w14:paraId="252FB394" w14:textId="20D9B87C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przekazywanie </w:t>
            </w:r>
            <w:r w:rsidRPr="00FF760E">
              <w:rPr>
                <w:rFonts w:ascii="Corbel" w:hAnsi="Corbel"/>
                <w:sz w:val="24"/>
                <w:szCs w:val="24"/>
              </w:rPr>
              <w:t>parametrów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 do kwerendy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pola o wartości </w:t>
            </w:r>
            <w:r w:rsidR="00E40DD8">
              <w:rPr>
                <w:rFonts w:ascii="Corbel" w:hAnsi="Corbel"/>
                <w:sz w:val="24"/>
                <w:szCs w:val="24"/>
              </w:rPr>
              <w:t>nieokreślonej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568E5">
              <w:rPr>
                <w:rFonts w:ascii="Corbel" w:hAnsi="Corbel"/>
                <w:sz w:val="24"/>
                <w:szCs w:val="24"/>
              </w:rPr>
              <w:t>między tabelami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22C5B">
        <w:tc>
          <w:tcPr>
            <w:tcW w:w="9520" w:type="dxa"/>
            <w:vAlign w:val="center"/>
          </w:tcPr>
          <w:p w14:paraId="1EC1B628" w14:textId="3570BB7F" w:rsidR="00263951" w:rsidRPr="00FB27C4" w:rsidRDefault="000568E5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="00621F53">
              <w:rPr>
                <w:rFonts w:ascii="Corbel" w:hAnsi="Corbel"/>
                <w:sz w:val="24"/>
                <w:szCs w:val="24"/>
              </w:rPr>
              <w:t xml:space="preserve"> formularzy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modyfikowanie właściwości jego elementów składowych, zarządzanie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>
              <w:rPr>
                <w:rFonts w:ascii="Corbel" w:hAnsi="Corbel"/>
                <w:sz w:val="24"/>
                <w:szCs w:val="24"/>
              </w:rPr>
              <w:t>wykonywanie obliczeń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22C5B">
        <w:tc>
          <w:tcPr>
            <w:tcW w:w="9520" w:type="dxa"/>
            <w:vAlign w:val="center"/>
          </w:tcPr>
          <w:p w14:paraId="2F03BCFF" w14:textId="57C2958A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22C5B">
        <w:tc>
          <w:tcPr>
            <w:tcW w:w="9520" w:type="dxa"/>
            <w:vAlign w:val="center"/>
          </w:tcPr>
          <w:p w14:paraId="0081891A" w14:textId="093E47CD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</w:t>
            </w:r>
          </w:p>
        </w:tc>
      </w:tr>
      <w:tr w:rsidR="00E40DD8" w:rsidRPr="00FB27C4" w14:paraId="7F0BDB52" w14:textId="77777777" w:rsidTr="00E22C5B">
        <w:tc>
          <w:tcPr>
            <w:tcW w:w="9520" w:type="dxa"/>
            <w:vAlign w:val="center"/>
          </w:tcPr>
          <w:p w14:paraId="6B7B94E4" w14:textId="2831C46E" w:rsidR="00E40DD8" w:rsidRDefault="00E40DD8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definiowania wielopoziomowego systemu ochrony zasobów informacyjnych: hasła, uprawnienia, kopie bezpieczeństwa, ochrona przed wirusami i atakami hackerskimi, szyfrowanie danych.</w:t>
            </w:r>
          </w:p>
        </w:tc>
      </w:tr>
    </w:tbl>
    <w:p w14:paraId="0D5DD3A9" w14:textId="77777777" w:rsidR="0085747A" w:rsidRPr="00B169DF" w:rsidRDefault="009F4610" w:rsidP="00FF5BB6">
      <w:pPr>
        <w:pStyle w:val="Punktygwne"/>
        <w:spacing w:after="12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7B812C0" w14:textId="25811AB7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>
        <w:rPr>
          <w:rFonts w:ascii="Corbel" w:hAnsi="Corbel"/>
          <w:b w:val="0"/>
          <w:smallCaps w:val="0"/>
          <w:szCs w:val="24"/>
        </w:rPr>
        <w:t xml:space="preserve"> indywidualna ,praca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4DC9F061" w14:textId="77777777" w:rsidR="00E21E7D" w:rsidRPr="00B169DF" w:rsidRDefault="00153C41" w:rsidP="00B57D09">
      <w:pPr>
        <w:pStyle w:val="Punktygwne"/>
        <w:spacing w:before="12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E2A9068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1042A09" w14:textId="77777777" w:rsidR="0085747A" w:rsidRPr="00B169DF" w:rsidRDefault="00C61DC5" w:rsidP="00FF5BB6">
      <w:pPr>
        <w:pStyle w:val="Punktygwne"/>
        <w:tabs>
          <w:tab w:val="left" w:pos="284"/>
        </w:tabs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DD67E94" w14:textId="77777777" w:rsidR="0085747A" w:rsidRPr="00B169DF" w:rsidRDefault="0085747A" w:rsidP="00FF5BB6">
      <w:pPr>
        <w:pStyle w:val="Punktygwne"/>
        <w:spacing w:after="12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791"/>
        <w:gridCol w:w="1708"/>
      </w:tblGrid>
      <w:tr w:rsidR="00B32F89" w:rsidRPr="009C54AE" w14:paraId="6E5E54B7" w14:textId="77777777" w:rsidTr="00505040">
        <w:tc>
          <w:tcPr>
            <w:tcW w:w="1021" w:type="dxa"/>
            <w:vAlign w:val="center"/>
          </w:tcPr>
          <w:p w14:paraId="240F8DB2" w14:textId="7777777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791" w:type="dxa"/>
            <w:vAlign w:val="center"/>
          </w:tcPr>
          <w:p w14:paraId="03BBBB03" w14:textId="7BAC432E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5402114B" w14:textId="328B035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B32F89" w:rsidRPr="004E4652" w14:paraId="05E982BB" w14:textId="77777777" w:rsidTr="00B57D09">
        <w:tc>
          <w:tcPr>
            <w:tcW w:w="1021" w:type="dxa"/>
            <w:vAlign w:val="center"/>
          </w:tcPr>
          <w:p w14:paraId="33E4F4F4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6791" w:type="dxa"/>
          </w:tcPr>
          <w:p w14:paraId="719613DF" w14:textId="0A55B439" w:rsidR="00B32F89" w:rsidRPr="004C3B61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wykonane zadania, kolokwium</w:t>
            </w:r>
          </w:p>
        </w:tc>
        <w:tc>
          <w:tcPr>
            <w:tcW w:w="1708" w:type="dxa"/>
            <w:vAlign w:val="center"/>
          </w:tcPr>
          <w:p w14:paraId="25854D0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B57D09">
        <w:tc>
          <w:tcPr>
            <w:tcW w:w="1021" w:type="dxa"/>
            <w:vAlign w:val="center"/>
          </w:tcPr>
          <w:p w14:paraId="6A48EA57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6791" w:type="dxa"/>
          </w:tcPr>
          <w:p w14:paraId="0A530478" w14:textId="14EFAB1A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2DDF228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B57D09">
        <w:tc>
          <w:tcPr>
            <w:tcW w:w="1021" w:type="dxa"/>
            <w:vAlign w:val="center"/>
          </w:tcPr>
          <w:p w14:paraId="176C7AC6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791" w:type="dxa"/>
          </w:tcPr>
          <w:p w14:paraId="37AEC988" w14:textId="4983C75B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7764ACF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B57D09">
        <w:tc>
          <w:tcPr>
            <w:tcW w:w="1021" w:type="dxa"/>
            <w:vAlign w:val="center"/>
          </w:tcPr>
          <w:p w14:paraId="25E4D3ED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791" w:type="dxa"/>
          </w:tcPr>
          <w:p w14:paraId="56A2E16B" w14:textId="5F83CFC3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1AEBA29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B57D09">
        <w:tc>
          <w:tcPr>
            <w:tcW w:w="1021" w:type="dxa"/>
            <w:vAlign w:val="center"/>
          </w:tcPr>
          <w:p w14:paraId="19BB542E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791" w:type="dxa"/>
          </w:tcPr>
          <w:p w14:paraId="429921BB" w14:textId="673FE23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07AFE58B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B57D09">
        <w:tc>
          <w:tcPr>
            <w:tcW w:w="1021" w:type="dxa"/>
            <w:vAlign w:val="center"/>
          </w:tcPr>
          <w:p w14:paraId="30CF778B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791" w:type="dxa"/>
          </w:tcPr>
          <w:p w14:paraId="2229E332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3BFDBB86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1F2DB28" w14:textId="77777777" w:rsidR="0085747A" w:rsidRPr="00B169DF" w:rsidRDefault="003E1941" w:rsidP="00B57D09">
      <w:pPr>
        <w:pStyle w:val="Punktygwne"/>
        <w:keepNext/>
        <w:spacing w:after="12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FF5BB6">
        <w:tc>
          <w:tcPr>
            <w:tcW w:w="9520" w:type="dxa"/>
          </w:tcPr>
          <w:p w14:paraId="5A9C46B0" w14:textId="2DA60EC9" w:rsidR="0085747A" w:rsidRPr="00263951" w:rsidRDefault="00555265" w:rsidP="00447758">
            <w:pPr>
              <w:spacing w:before="60" w:after="6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Zaliczenie 2</w:t>
            </w:r>
            <w:r w:rsidRPr="00263951">
              <w:rPr>
                <w:rFonts w:ascii="Corbel" w:hAnsi="Corbel"/>
                <w:sz w:val="24"/>
              </w:rPr>
              <w:t xml:space="preserve"> kolokwi</w:t>
            </w:r>
            <w:r>
              <w:rPr>
                <w:rFonts w:ascii="Corbel" w:hAnsi="Corbel"/>
                <w:sz w:val="24"/>
              </w:rPr>
              <w:t xml:space="preserve">ów. </w:t>
            </w:r>
            <w:r w:rsidRPr="00263951">
              <w:rPr>
                <w:rFonts w:ascii="Corbel" w:hAnsi="Corbel"/>
                <w:sz w:val="24"/>
              </w:rPr>
              <w:t>Min. 85% oceny stanowi</w:t>
            </w:r>
            <w:r>
              <w:rPr>
                <w:rFonts w:ascii="Corbel" w:hAnsi="Corbel"/>
                <w:sz w:val="24"/>
              </w:rPr>
              <w:t xml:space="preserve"> średnia</w:t>
            </w:r>
            <w:r w:rsidRPr="0026395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z </w:t>
            </w:r>
            <w:r w:rsidRPr="00263951">
              <w:rPr>
                <w:rFonts w:ascii="Corbel" w:hAnsi="Corbel"/>
                <w:sz w:val="24"/>
              </w:rPr>
              <w:t>kolokwi</w:t>
            </w:r>
            <w:r>
              <w:rPr>
                <w:rFonts w:ascii="Corbel" w:hAnsi="Corbel"/>
                <w:sz w:val="24"/>
              </w:rPr>
              <w:t>ów</w:t>
            </w:r>
            <w:r w:rsidRPr="00263951">
              <w:rPr>
                <w:rFonts w:ascii="Corbel" w:hAnsi="Corbel"/>
                <w:sz w:val="24"/>
              </w:rPr>
              <w:t>, max. 15% za aktywności podczas zaję</w:t>
            </w:r>
            <w:r>
              <w:rPr>
                <w:rFonts w:ascii="Corbel" w:hAnsi="Corbel"/>
                <w:sz w:val="24"/>
              </w:rPr>
              <w:t>ć</w:t>
            </w:r>
            <w:r w:rsidRPr="00263951">
              <w:rPr>
                <w:rFonts w:ascii="Corbel" w:hAnsi="Corbel"/>
                <w:sz w:val="24"/>
              </w:rPr>
              <w:t xml:space="preserve">. Punkty </w:t>
            </w:r>
            <w:r>
              <w:rPr>
                <w:rFonts w:ascii="Corbel" w:hAnsi="Corbel"/>
                <w:sz w:val="24"/>
              </w:rPr>
              <w:t xml:space="preserve">cząstkowe </w:t>
            </w:r>
            <w:r w:rsidRPr="00263951">
              <w:rPr>
                <w:rFonts w:ascii="Corbel" w:hAnsi="Corbel"/>
                <w:sz w:val="24"/>
              </w:rPr>
              <w:t>uzyskane z kolokwi</w:t>
            </w:r>
            <w:r>
              <w:rPr>
                <w:rFonts w:ascii="Corbel" w:hAnsi="Corbel"/>
                <w:sz w:val="24"/>
              </w:rPr>
              <w:t>um</w:t>
            </w:r>
            <w:r w:rsidRPr="00263951">
              <w:rPr>
                <w:rFonts w:ascii="Corbel" w:hAnsi="Corbel"/>
                <w:sz w:val="24"/>
              </w:rPr>
              <w:t xml:space="preserve"> przelicz</w:t>
            </w:r>
            <w:r>
              <w:rPr>
                <w:rFonts w:ascii="Corbel" w:hAnsi="Corbel"/>
                <w:sz w:val="24"/>
              </w:rPr>
              <w:t>o</w:t>
            </w:r>
            <w:r w:rsidRPr="00263951">
              <w:rPr>
                <w:rFonts w:ascii="Corbel" w:hAnsi="Corbel"/>
                <w:sz w:val="24"/>
              </w:rPr>
              <w:t xml:space="preserve">ne </w:t>
            </w:r>
            <w:r>
              <w:rPr>
                <w:rFonts w:ascii="Corbel" w:hAnsi="Corbel"/>
                <w:sz w:val="24"/>
              </w:rPr>
              <w:t xml:space="preserve">zostaną </w:t>
            </w:r>
            <w:r w:rsidRPr="00263951">
              <w:rPr>
                <w:rFonts w:ascii="Corbel" w:hAnsi="Corbel"/>
                <w:sz w:val="24"/>
              </w:rPr>
              <w:t>na procenty</w:t>
            </w:r>
            <w:r>
              <w:rPr>
                <w:rFonts w:ascii="Corbel" w:hAnsi="Corbel"/>
                <w:sz w:val="24"/>
              </w:rPr>
              <w:t>, gdzie</w:t>
            </w:r>
            <w:r w:rsidRPr="0026395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o</w:t>
            </w:r>
            <w:r w:rsidRPr="00263951">
              <w:rPr>
                <w:rFonts w:ascii="Corbel" w:hAnsi="Corbel"/>
                <w:sz w:val="24"/>
              </w:rPr>
              <w:t xml:space="preserve">cena 3,0 wymaga zdobycia </w:t>
            </w:r>
            <w:r>
              <w:rPr>
                <w:rFonts w:ascii="Corbel" w:hAnsi="Corbel"/>
                <w:sz w:val="24"/>
              </w:rPr>
              <w:t xml:space="preserve">więcej niż </w:t>
            </w:r>
            <w:r w:rsidRPr="00263951">
              <w:rPr>
                <w:rFonts w:ascii="Corbel" w:hAnsi="Corbel"/>
                <w:sz w:val="24"/>
              </w:rPr>
              <w:t xml:space="preserve">50% maksymalnej </w:t>
            </w:r>
            <w:r>
              <w:rPr>
                <w:rFonts w:ascii="Corbel" w:hAnsi="Corbel"/>
                <w:sz w:val="24"/>
              </w:rPr>
              <w:t>liczby</w:t>
            </w:r>
            <w:r w:rsidRPr="00263951">
              <w:rPr>
                <w:rFonts w:ascii="Corbel" w:hAnsi="Corbel"/>
                <w:sz w:val="24"/>
              </w:rPr>
              <w:t xml:space="preserve"> punktów.</w:t>
            </w:r>
          </w:p>
        </w:tc>
      </w:tr>
    </w:tbl>
    <w:p w14:paraId="5A237EAD" w14:textId="77777777" w:rsidR="009F4610" w:rsidRPr="00B169DF" w:rsidRDefault="0085747A" w:rsidP="00FF5BB6">
      <w:pPr>
        <w:pStyle w:val="Bezodstpw"/>
        <w:spacing w:before="240" w:after="12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B169DF" w14:paraId="64F08B55" w14:textId="77777777" w:rsidTr="00FF5BB6">
        <w:tc>
          <w:tcPr>
            <w:tcW w:w="6408" w:type="dxa"/>
            <w:vAlign w:val="center"/>
          </w:tcPr>
          <w:p w14:paraId="39F75A66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14:paraId="6153BFC3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FF5BB6">
        <w:tc>
          <w:tcPr>
            <w:tcW w:w="6408" w:type="dxa"/>
          </w:tcPr>
          <w:p w14:paraId="7B1E2081" w14:textId="30B71DE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</w:t>
            </w:r>
            <w:r w:rsidR="00B15635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14:paraId="4DD1F2E4" w14:textId="7D092FED" w:rsidR="0085747A" w:rsidRPr="00B169DF" w:rsidRDefault="00A002EA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FF5BB6">
        <w:tc>
          <w:tcPr>
            <w:tcW w:w="6408" w:type="dxa"/>
          </w:tcPr>
          <w:p w14:paraId="28A70AD6" w14:textId="004E146F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14:paraId="2B577348" w14:textId="2E921FBD" w:rsidR="00C61DC5" w:rsidRPr="00B169DF" w:rsidRDefault="00A002EA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1573B7CA" w14:textId="77777777" w:rsidTr="00FF5BB6">
        <w:tc>
          <w:tcPr>
            <w:tcW w:w="6408" w:type="dxa"/>
          </w:tcPr>
          <w:p w14:paraId="3DAC7057" w14:textId="4E72A7D0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14:paraId="1B5E8DD4" w14:textId="6165D1EC" w:rsidR="00C61DC5" w:rsidRPr="00B169DF" w:rsidRDefault="00A847CC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6BFE7417" w14:textId="77777777" w:rsidTr="00FF5BB6">
        <w:tc>
          <w:tcPr>
            <w:tcW w:w="6408" w:type="dxa"/>
          </w:tcPr>
          <w:p w14:paraId="135E7596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14:paraId="29D1AD9F" w14:textId="46E2C6A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1563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459DAA65" w14:textId="77777777" w:rsidTr="00FF5BB6">
        <w:tc>
          <w:tcPr>
            <w:tcW w:w="6408" w:type="dxa"/>
          </w:tcPr>
          <w:p w14:paraId="1BB89390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14:paraId="1301C2DF" w14:textId="04EC7D05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A8BE80" w14:textId="77777777" w:rsidR="0085747A" w:rsidRPr="00B169DF" w:rsidRDefault="0071620A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1F168C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F168C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5BE7AF" w14:textId="77777777" w:rsidR="0085747A" w:rsidRPr="00B169DF" w:rsidRDefault="00675843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63951" w:rsidRPr="004C3B61" w14:paraId="48F71CB9" w14:textId="77777777" w:rsidTr="001F168C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C10D32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Mendrala D., Szeliga M., </w:t>
            </w:r>
            <w:r w:rsidRPr="00C10D32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Access 2016 PL.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69CD109B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Zdonek I., Owczarek T., Zdonek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systemów informatycznych zarządzania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</w:p>
        </w:tc>
      </w:tr>
      <w:tr w:rsidR="00263951" w:rsidRPr="00CB3735" w14:paraId="010B9923" w14:textId="77777777" w:rsidTr="00406B5D">
        <w:trPr>
          <w:trHeight w:val="156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7B02EBF0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Kuciej M., Trochimczuk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Bazy danych – MS ACCESS: przykłady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5AB8C220" w14:textId="77777777" w:rsidR="0085747A" w:rsidRPr="00B169DF" w:rsidRDefault="0085747A" w:rsidP="001F168C">
      <w:pPr>
        <w:pStyle w:val="Punktygwne"/>
        <w:spacing w:before="360" w:after="0"/>
        <w:ind w:left="357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2442" w14:textId="77777777" w:rsidR="00462A2C" w:rsidRDefault="00462A2C" w:rsidP="00C16ABF">
      <w:pPr>
        <w:spacing w:after="0" w:line="240" w:lineRule="auto"/>
      </w:pPr>
      <w:r>
        <w:separator/>
      </w:r>
    </w:p>
  </w:endnote>
  <w:endnote w:type="continuationSeparator" w:id="0">
    <w:p w14:paraId="65CC7926" w14:textId="77777777" w:rsidR="00462A2C" w:rsidRDefault="00462A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0AFC0" w14:textId="77777777" w:rsidR="00462A2C" w:rsidRDefault="00462A2C" w:rsidP="00C16ABF">
      <w:pPr>
        <w:spacing w:after="0" w:line="240" w:lineRule="auto"/>
      </w:pPr>
      <w:r>
        <w:separator/>
      </w:r>
    </w:p>
  </w:footnote>
  <w:footnote w:type="continuationSeparator" w:id="0">
    <w:p w14:paraId="59668BCE" w14:textId="77777777" w:rsidR="00462A2C" w:rsidRDefault="00462A2C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242378">
    <w:abstractNumId w:val="1"/>
  </w:num>
  <w:num w:numId="2" w16cid:durableId="1212034043">
    <w:abstractNumId w:val="2"/>
  </w:num>
  <w:num w:numId="3" w16cid:durableId="2596058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9CF"/>
    <w:rsid w:val="000377E5"/>
    <w:rsid w:val="00042A51"/>
    <w:rsid w:val="00042D2E"/>
    <w:rsid w:val="00044C82"/>
    <w:rsid w:val="000568E5"/>
    <w:rsid w:val="00070ED6"/>
    <w:rsid w:val="000742DC"/>
    <w:rsid w:val="00084C12"/>
    <w:rsid w:val="0008548A"/>
    <w:rsid w:val="0009462C"/>
    <w:rsid w:val="00094B12"/>
    <w:rsid w:val="00095A69"/>
    <w:rsid w:val="00096C46"/>
    <w:rsid w:val="000A296F"/>
    <w:rsid w:val="000A2A28"/>
    <w:rsid w:val="000A33D2"/>
    <w:rsid w:val="000A3CDF"/>
    <w:rsid w:val="000B192D"/>
    <w:rsid w:val="000B28EE"/>
    <w:rsid w:val="000B3E37"/>
    <w:rsid w:val="000D04B0"/>
    <w:rsid w:val="000E7482"/>
    <w:rsid w:val="000F1C57"/>
    <w:rsid w:val="000F5615"/>
    <w:rsid w:val="000F6197"/>
    <w:rsid w:val="001045A1"/>
    <w:rsid w:val="00124BFF"/>
    <w:rsid w:val="0012560E"/>
    <w:rsid w:val="001268C1"/>
    <w:rsid w:val="00126F0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2329"/>
    <w:rsid w:val="001D657B"/>
    <w:rsid w:val="001D7B54"/>
    <w:rsid w:val="001E0209"/>
    <w:rsid w:val="001F168C"/>
    <w:rsid w:val="001F2CA2"/>
    <w:rsid w:val="002144C0"/>
    <w:rsid w:val="0022477D"/>
    <w:rsid w:val="002278A9"/>
    <w:rsid w:val="002336F9"/>
    <w:rsid w:val="00235B40"/>
    <w:rsid w:val="0024028F"/>
    <w:rsid w:val="00242BA2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670ED"/>
    <w:rsid w:val="003A0A5B"/>
    <w:rsid w:val="003A1176"/>
    <w:rsid w:val="003A3D22"/>
    <w:rsid w:val="003B00FA"/>
    <w:rsid w:val="003B28C7"/>
    <w:rsid w:val="003C0BAE"/>
    <w:rsid w:val="003D18A9"/>
    <w:rsid w:val="003D6CE2"/>
    <w:rsid w:val="003D72AF"/>
    <w:rsid w:val="003E1941"/>
    <w:rsid w:val="003E2FE6"/>
    <w:rsid w:val="003E49D5"/>
    <w:rsid w:val="003F205D"/>
    <w:rsid w:val="003F38C0"/>
    <w:rsid w:val="00406B5D"/>
    <w:rsid w:val="00414E3C"/>
    <w:rsid w:val="0042244A"/>
    <w:rsid w:val="0042745A"/>
    <w:rsid w:val="00431D5C"/>
    <w:rsid w:val="004362C6"/>
    <w:rsid w:val="00437BEA"/>
    <w:rsid w:val="00437FA2"/>
    <w:rsid w:val="00445970"/>
    <w:rsid w:val="00447758"/>
    <w:rsid w:val="0045324A"/>
    <w:rsid w:val="004565E6"/>
    <w:rsid w:val="00461EFC"/>
    <w:rsid w:val="00462A2C"/>
    <w:rsid w:val="004652C2"/>
    <w:rsid w:val="004706D1"/>
    <w:rsid w:val="00471326"/>
    <w:rsid w:val="0047598D"/>
    <w:rsid w:val="004840FD"/>
    <w:rsid w:val="00485189"/>
    <w:rsid w:val="00490F7D"/>
    <w:rsid w:val="00491678"/>
    <w:rsid w:val="00495555"/>
    <w:rsid w:val="004968E2"/>
    <w:rsid w:val="004A3EEA"/>
    <w:rsid w:val="004A4D1F"/>
    <w:rsid w:val="004B3F0E"/>
    <w:rsid w:val="004D00A9"/>
    <w:rsid w:val="004D31C0"/>
    <w:rsid w:val="004D4AA7"/>
    <w:rsid w:val="004D5282"/>
    <w:rsid w:val="004F1551"/>
    <w:rsid w:val="004F55A3"/>
    <w:rsid w:val="0050496F"/>
    <w:rsid w:val="00505040"/>
    <w:rsid w:val="00511744"/>
    <w:rsid w:val="00513B6F"/>
    <w:rsid w:val="00517C63"/>
    <w:rsid w:val="00525D40"/>
    <w:rsid w:val="005363C4"/>
    <w:rsid w:val="00536BDE"/>
    <w:rsid w:val="00543ACC"/>
    <w:rsid w:val="00555265"/>
    <w:rsid w:val="0056696D"/>
    <w:rsid w:val="005767AC"/>
    <w:rsid w:val="005807D6"/>
    <w:rsid w:val="00581DEE"/>
    <w:rsid w:val="00591C9F"/>
    <w:rsid w:val="0059484D"/>
    <w:rsid w:val="00595B8E"/>
    <w:rsid w:val="005A0855"/>
    <w:rsid w:val="005A3196"/>
    <w:rsid w:val="005A56E6"/>
    <w:rsid w:val="005B5FBB"/>
    <w:rsid w:val="005C080F"/>
    <w:rsid w:val="005C55E5"/>
    <w:rsid w:val="005C696A"/>
    <w:rsid w:val="005E6E85"/>
    <w:rsid w:val="005F232E"/>
    <w:rsid w:val="005F31D2"/>
    <w:rsid w:val="005F41B9"/>
    <w:rsid w:val="005F76A3"/>
    <w:rsid w:val="00607874"/>
    <w:rsid w:val="0061029B"/>
    <w:rsid w:val="00617230"/>
    <w:rsid w:val="00621CE1"/>
    <w:rsid w:val="00621F53"/>
    <w:rsid w:val="00627FC9"/>
    <w:rsid w:val="00647FA8"/>
    <w:rsid w:val="00650C5F"/>
    <w:rsid w:val="00654934"/>
    <w:rsid w:val="006570A5"/>
    <w:rsid w:val="006620D9"/>
    <w:rsid w:val="00671958"/>
    <w:rsid w:val="006734E9"/>
    <w:rsid w:val="00675843"/>
    <w:rsid w:val="0068722E"/>
    <w:rsid w:val="00696477"/>
    <w:rsid w:val="006A7753"/>
    <w:rsid w:val="006B3CCF"/>
    <w:rsid w:val="006D050F"/>
    <w:rsid w:val="006D6139"/>
    <w:rsid w:val="006E34D4"/>
    <w:rsid w:val="006E44D3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24B1"/>
    <w:rsid w:val="007A4022"/>
    <w:rsid w:val="007A6E6E"/>
    <w:rsid w:val="007C3299"/>
    <w:rsid w:val="007C3BCC"/>
    <w:rsid w:val="007C4546"/>
    <w:rsid w:val="007D6E56"/>
    <w:rsid w:val="007E229D"/>
    <w:rsid w:val="007F4155"/>
    <w:rsid w:val="00806406"/>
    <w:rsid w:val="0081554D"/>
    <w:rsid w:val="0081707E"/>
    <w:rsid w:val="008449B3"/>
    <w:rsid w:val="008552A2"/>
    <w:rsid w:val="0085747A"/>
    <w:rsid w:val="00884922"/>
    <w:rsid w:val="00885F64"/>
    <w:rsid w:val="008917F9"/>
    <w:rsid w:val="00891EDC"/>
    <w:rsid w:val="008A45F7"/>
    <w:rsid w:val="008C0CC0"/>
    <w:rsid w:val="008C19A9"/>
    <w:rsid w:val="008C379D"/>
    <w:rsid w:val="008C5147"/>
    <w:rsid w:val="008C5359"/>
    <w:rsid w:val="008C5363"/>
    <w:rsid w:val="008D1E25"/>
    <w:rsid w:val="008D3DFB"/>
    <w:rsid w:val="008E55BD"/>
    <w:rsid w:val="008E64F4"/>
    <w:rsid w:val="008F12C9"/>
    <w:rsid w:val="008F6E29"/>
    <w:rsid w:val="00911F03"/>
    <w:rsid w:val="00916188"/>
    <w:rsid w:val="00923D7D"/>
    <w:rsid w:val="00944400"/>
    <w:rsid w:val="009508DF"/>
    <w:rsid w:val="00950DAC"/>
    <w:rsid w:val="00951B48"/>
    <w:rsid w:val="00954A07"/>
    <w:rsid w:val="009708DE"/>
    <w:rsid w:val="009919D3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2EA"/>
    <w:rsid w:val="00A00ECC"/>
    <w:rsid w:val="00A155EE"/>
    <w:rsid w:val="00A2245B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1F28"/>
    <w:rsid w:val="00A847CC"/>
    <w:rsid w:val="00A84C85"/>
    <w:rsid w:val="00A97DE1"/>
    <w:rsid w:val="00AB053C"/>
    <w:rsid w:val="00AB5812"/>
    <w:rsid w:val="00AB73C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635"/>
    <w:rsid w:val="00B169DF"/>
    <w:rsid w:val="00B3130B"/>
    <w:rsid w:val="00B32F89"/>
    <w:rsid w:val="00B40ADB"/>
    <w:rsid w:val="00B43B77"/>
    <w:rsid w:val="00B43E80"/>
    <w:rsid w:val="00B57D09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BF33E8"/>
    <w:rsid w:val="00C058B4"/>
    <w:rsid w:val="00C05F44"/>
    <w:rsid w:val="00C10D32"/>
    <w:rsid w:val="00C131B5"/>
    <w:rsid w:val="00C15909"/>
    <w:rsid w:val="00C16ABF"/>
    <w:rsid w:val="00C170AE"/>
    <w:rsid w:val="00C21E00"/>
    <w:rsid w:val="00C24E95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A14"/>
    <w:rsid w:val="00C94B98"/>
    <w:rsid w:val="00C94F89"/>
    <w:rsid w:val="00CA2B96"/>
    <w:rsid w:val="00CA5089"/>
    <w:rsid w:val="00CB2176"/>
    <w:rsid w:val="00CC7749"/>
    <w:rsid w:val="00CD6897"/>
    <w:rsid w:val="00CE5BAC"/>
    <w:rsid w:val="00CF25BE"/>
    <w:rsid w:val="00CF78ED"/>
    <w:rsid w:val="00D02B25"/>
    <w:rsid w:val="00D02EBA"/>
    <w:rsid w:val="00D17C3C"/>
    <w:rsid w:val="00D2426E"/>
    <w:rsid w:val="00D26B2C"/>
    <w:rsid w:val="00D3397B"/>
    <w:rsid w:val="00D352C9"/>
    <w:rsid w:val="00D425B2"/>
    <w:rsid w:val="00D428D6"/>
    <w:rsid w:val="00D54FF5"/>
    <w:rsid w:val="00D552B2"/>
    <w:rsid w:val="00D608D1"/>
    <w:rsid w:val="00D74119"/>
    <w:rsid w:val="00D8075B"/>
    <w:rsid w:val="00D81A00"/>
    <w:rsid w:val="00D8678B"/>
    <w:rsid w:val="00DA2114"/>
    <w:rsid w:val="00DE09C0"/>
    <w:rsid w:val="00DE4A14"/>
    <w:rsid w:val="00DF320D"/>
    <w:rsid w:val="00DF71C8"/>
    <w:rsid w:val="00E04802"/>
    <w:rsid w:val="00E101A2"/>
    <w:rsid w:val="00E129B8"/>
    <w:rsid w:val="00E21E7D"/>
    <w:rsid w:val="00E22C5B"/>
    <w:rsid w:val="00E22FBC"/>
    <w:rsid w:val="00E24BF5"/>
    <w:rsid w:val="00E25338"/>
    <w:rsid w:val="00E318E2"/>
    <w:rsid w:val="00E40DD8"/>
    <w:rsid w:val="00E51E44"/>
    <w:rsid w:val="00E522FE"/>
    <w:rsid w:val="00E57706"/>
    <w:rsid w:val="00E63348"/>
    <w:rsid w:val="00E742AA"/>
    <w:rsid w:val="00E77E88"/>
    <w:rsid w:val="00E8107D"/>
    <w:rsid w:val="00E960BB"/>
    <w:rsid w:val="00EA2074"/>
    <w:rsid w:val="00EA4832"/>
    <w:rsid w:val="00EA4E9D"/>
    <w:rsid w:val="00EA76B6"/>
    <w:rsid w:val="00EC4899"/>
    <w:rsid w:val="00ED03AB"/>
    <w:rsid w:val="00ED1477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47C7"/>
    <w:rsid w:val="00FB7DBA"/>
    <w:rsid w:val="00FC1C25"/>
    <w:rsid w:val="00FC3F45"/>
    <w:rsid w:val="00FD503F"/>
    <w:rsid w:val="00FD7589"/>
    <w:rsid w:val="00FF016A"/>
    <w:rsid w:val="00FF1401"/>
    <w:rsid w:val="00FF5BB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02AF-687A-4ECF-8094-5B3A6A2D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477</TotalTime>
  <Pages>4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Jolanta Wojnar</cp:lastModifiedBy>
  <cp:revision>40</cp:revision>
  <cp:lastPrinted>2019-02-06T12:12:00Z</cp:lastPrinted>
  <dcterms:created xsi:type="dcterms:W3CDTF">2025-07-10T21:12:00Z</dcterms:created>
  <dcterms:modified xsi:type="dcterms:W3CDTF">2025-11-11T14:59:00Z</dcterms:modified>
</cp:coreProperties>
</file>